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C6AA6" w:rsidTr="00CC6AA6" w14:paraId="3B8D3184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6AA6" w:rsidRDefault="00CC6AA6" w14:paraId="6BB5372C" w14:textId="71139C6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6AA6" w:rsidRDefault="00CC6AA6" w14:paraId="2212941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C6AA6" w:rsidRDefault="00CC6AA6" w14:paraId="3DC7E8A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C6AA6" w:rsidRDefault="00CC6AA6" w14:paraId="3934641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C6AA6" w:rsidRDefault="00CC6AA6" w14:paraId="29F1C7D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CC6AA6" w:rsidP="00CC6AA6" w:rsidRDefault="00CC6AA6" w14:paraId="32B172B1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C6AA6" w:rsidP="00CC6AA6" w:rsidRDefault="00CC6AA6" w14:paraId="5C89ACB1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C6AA6" w:rsidP="00CC6AA6" w:rsidRDefault="00CC6AA6" w14:paraId="28B2EB9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St-2460/2019</w:t>
      </w:r>
    </w:p>
    <w:p w:rsidR="00CC6AA6" w:rsidP="00CC6AA6" w:rsidRDefault="00CC6AA6" w14:paraId="7304481B" w14:textId="77777777">
      <w:pPr>
        <w:tabs>
          <w:tab w:val="left" w:pos="709"/>
        </w:tabs>
      </w:pPr>
      <w:r>
        <w:t xml:space="preserve"> </w:t>
      </w:r>
    </w:p>
    <w:p w:rsidR="00CC6AA6" w:rsidP="00CC6AA6" w:rsidRDefault="00CC6AA6" w14:paraId="064F2E9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C6AA6" w:rsidP="00CC6AA6" w:rsidRDefault="00CC6AA6" w14:paraId="26BC322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C6AA6" w:rsidP="00CC6AA6" w:rsidRDefault="00CC6AA6" w14:paraId="1CDCB1FA" w14:textId="77777777">
      <w:pPr>
        <w:tabs>
          <w:tab w:val="left" w:pos="709"/>
        </w:tabs>
      </w:pPr>
    </w:p>
    <w:p w:rsidR="00CC6AA6" w:rsidP="00CC6AA6" w:rsidRDefault="00CC6AA6" w14:paraId="59A472F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CC6AA6" w:rsidP="00CC6AA6" w:rsidRDefault="00CC6AA6" w14:paraId="14DAB7C9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C6AA6" w:rsidP="00CC6AA6" w:rsidRDefault="00CC6AA6" w14:paraId="25C955E4" w14:textId="77777777">
      <w:pPr>
        <w:tabs>
          <w:tab w:val="left" w:pos="709"/>
        </w:tabs>
      </w:pPr>
    </w:p>
    <w:p w:rsidR="00CC6AA6" w:rsidP="00CC6AA6" w:rsidRDefault="00CC6AA6" w14:paraId="37F0C453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C6AA6" w:rsidP="00CC6AA6" w:rsidRDefault="00CC6AA6" w14:paraId="2AA87C58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C6AA6" w:rsidP="00CC6AA6" w:rsidRDefault="00CC6AA6" w14:paraId="1CB70DC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C6AA6" w:rsidP="00CC6AA6" w:rsidRDefault="00CC6AA6" w14:paraId="3598E5B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C6AA6" w:rsidP="00CC6AA6" w:rsidRDefault="00CC6AA6" w14:paraId="45B13D1A" w14:textId="77777777">
      <w:pPr>
        <w:tabs>
          <w:tab w:val="left" w:pos="709"/>
        </w:tabs>
      </w:pPr>
    </w:p>
    <w:p w:rsidR="00CC6AA6" w:rsidP="00CC6AA6" w:rsidRDefault="00CC6AA6" w14:paraId="3B81DAF3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CC6AA6" w:rsidP="00CC6AA6" w:rsidRDefault="00CC6AA6" w14:paraId="7FB96135" w14:textId="77777777">
      <w:pPr>
        <w:tabs>
          <w:tab w:val="left" w:pos="709"/>
        </w:tabs>
        <w:jc w:val="both"/>
      </w:pPr>
    </w:p>
    <w:p w:rsidR="00CC6AA6" w:rsidP="00CC6AA6" w:rsidRDefault="00CC6AA6" w14:paraId="05D332A8" w14:textId="77777777">
      <w:pPr>
        <w:tabs>
          <w:tab w:val="left" w:pos="709"/>
        </w:tabs>
      </w:pPr>
      <w:r>
        <w:t xml:space="preserve"> </w:t>
      </w:r>
      <w:r>
        <w:tab/>
        <w:t>13. St-2460/2019</w:t>
      </w:r>
    </w:p>
    <w:p w:rsidR="00CC6AA6" w:rsidP="00CC6AA6" w:rsidRDefault="00CC6AA6" w14:paraId="124B0903" w14:textId="77777777">
      <w:pPr>
        <w:tabs>
          <w:tab w:val="left" w:pos="709"/>
        </w:tabs>
      </w:pPr>
    </w:p>
    <w:p w:rsidR="00CC6AA6" w:rsidP="00CC6AA6" w:rsidRDefault="00CC6AA6" w14:paraId="63A5717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C6AA6" w:rsidP="00CC6AA6" w:rsidRDefault="00CC6AA6" w14:paraId="5CFF8121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CC6AA6" w:rsidP="00CC6AA6" w:rsidRDefault="00CC6AA6" w14:paraId="5109BC15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CC6AA6" w:rsidP="00CC6AA6" w:rsidRDefault="00CC6AA6" w14:paraId="7D815D73" w14:textId="77777777">
      <w:pPr>
        <w:tabs>
          <w:tab w:val="left" w:pos="709"/>
        </w:tabs>
        <w:jc w:val="both"/>
      </w:pPr>
    </w:p>
    <w:p w:rsidR="00CC6AA6" w:rsidP="00CC6AA6" w:rsidRDefault="00CC6AA6" w14:paraId="66EAED3A" w14:textId="77777777">
      <w:pPr>
        <w:tabs>
          <w:tab w:val="left" w:pos="709"/>
        </w:tabs>
        <w:jc w:val="both"/>
      </w:pPr>
      <w:r>
        <w:t xml:space="preserve">protiv </w:t>
      </w:r>
    </w:p>
    <w:p w:rsidR="00CC6AA6" w:rsidP="00CC6AA6" w:rsidRDefault="00CC6AA6" w14:paraId="5D9BABD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C6AA6" w:rsidP="00CC6AA6" w:rsidRDefault="00CC6AA6" w14:paraId="381CA59C" w14:textId="77777777">
      <w:pPr>
        <w:tabs>
          <w:tab w:val="left" w:pos="709"/>
        </w:tabs>
        <w:ind w:left="708"/>
        <w:jc w:val="both"/>
      </w:pPr>
      <w:r>
        <w:tab/>
        <w:t>VOTIVI jednostavno društvo s ograničenom odgovornošću za usluge;</w:t>
      </w:r>
    </w:p>
    <w:p w:rsidR="00CC6AA6" w:rsidP="00CC6AA6" w:rsidRDefault="00CC6AA6" w14:paraId="3E0A1C3A" w14:textId="77777777">
      <w:pPr>
        <w:tabs>
          <w:tab w:val="left" w:pos="709"/>
        </w:tabs>
        <w:ind w:left="708"/>
        <w:jc w:val="both"/>
      </w:pPr>
      <w:r>
        <w:t>OIB: 24197143490, Zagreb, Remetinečki gaj 2 K</w:t>
      </w:r>
    </w:p>
    <w:p w:rsidR="00CC6AA6" w:rsidP="00CC6AA6" w:rsidRDefault="00CC6AA6" w14:paraId="24E9ACA5" w14:textId="77777777">
      <w:pPr>
        <w:tabs>
          <w:tab w:val="left" w:pos="709"/>
        </w:tabs>
        <w:ind w:left="708"/>
        <w:jc w:val="both"/>
      </w:pPr>
    </w:p>
    <w:p w:rsidR="00CC6AA6" w:rsidP="00CC6AA6" w:rsidRDefault="00CC6AA6" w14:paraId="33910C0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CC6AA6" w:rsidP="00CC6AA6" w:rsidRDefault="00CC6AA6" w14:paraId="5E8783CB" w14:textId="77777777">
      <w:pPr>
        <w:tabs>
          <w:tab w:val="left" w:pos="709"/>
        </w:tabs>
        <w:jc w:val="both"/>
      </w:pPr>
    </w:p>
    <w:p w:rsidR="00CC6AA6" w:rsidP="00CC6AA6" w:rsidRDefault="00CC6AA6" w14:paraId="0FD7EA6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C6AA6" w:rsidP="00CC6AA6" w:rsidRDefault="00CC6AA6" w14:paraId="6947205E" w14:textId="77777777">
      <w:pPr>
        <w:tabs>
          <w:tab w:val="left" w:pos="709"/>
        </w:tabs>
      </w:pPr>
    </w:p>
    <w:p w:rsidR="00CC6AA6" w:rsidP="00CC6AA6" w:rsidRDefault="00CC6AA6" w14:paraId="68B1988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C6AA6" w:rsidP="00CC6AA6" w:rsidRDefault="00CC6AA6" w14:paraId="00355FD8" w14:textId="77777777">
      <w:pPr>
        <w:tabs>
          <w:tab w:val="left" w:pos="709"/>
        </w:tabs>
      </w:pPr>
    </w:p>
    <w:p w:rsidR="00CC6AA6" w:rsidP="00CC6AA6" w:rsidRDefault="00CC6AA6" w14:paraId="1AAA8B0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C6AA6" w:rsidP="00CC6AA6" w:rsidRDefault="00CC6AA6" w14:paraId="1BA56AA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C6AA6" w:rsidP="00CC6AA6" w:rsidRDefault="00CC6AA6" w14:paraId="33F99DAF" w14:textId="77777777">
      <w:pPr>
        <w:tabs>
          <w:tab w:val="left" w:pos="709"/>
        </w:tabs>
      </w:pPr>
    </w:p>
    <w:p w:rsidR="00942A2A" w:rsidP="003D06B2" w:rsidRDefault="00942A2A" w14:paraId="0354609C" w14:textId="0354609C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AA6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C6A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6AA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6AA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6AA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6AA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C6AA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C6AA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C6AA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6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AA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AA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AA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AA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C6AA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6A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6AA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266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2460</izvorni_sadrzaj>
    <derivirana_varijabla naziv="DomainObject.Predmet.Broj_1">2460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listopada 2019.</izvorni_sadrzaj>
    <derivirana_varijabla naziv="DomainObject.Predmet.DatumIzradeOptuznogAkta_1">2. listopada 2019.</derivirana_varijabla>
  </DomainObject.Predmet.DatumIzradeOptuznogAkta>
  <DomainObject.Predmet.DatumIzradeOptuznogAktaFormated>
    <izvorni_sadrzaj>2.10.2019.</izvorni_sadrzaj>
    <derivirana_varijabla naziv="DomainObject.Predmet.DatumIzradeOptuznogAktaFormated_1">2.10.2019.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St-2460/2019</izvorni_sadrzaj>
    <derivirana_varijabla naziv="DomainObject.Predmet.OznakaBroj_1">St-2460/2019</derivirana_varijabla>
  </DomainObject.Predmet.OznakaBroj>
  <DomainObject.Predmet.OznakaBrojOptuznogAkta>
    <izvorni_sadrzaj>04-06-19-4256</izvorni_sadrzaj>
    <derivirana_varijabla naziv="DomainObject.Predmet.OznakaBrojOptuznogAkta_1">04-06-19-4256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VOTIVI jednostavno društvo s ograničenom odgovornošću za usluge</izvorni_sadrzaj>
    <derivirana_varijabla naziv="DomainObject.Predmet.ProtustrankaFormated_1">  VOTIVI jednostavno društvo s ograničenom odgovornošću za usluge</derivirana_varijabla>
  </DomainObject.Predmet.ProtustrankaFormated>
  <DomainObject.Predmet.ProtustrankaFormatedOIB>
    <izvorni_sadrzaj>  VOTIVI jednostavno društvo s ograničenom odgovornošću za usluge, OIB 24197143490</izvorni_sadrzaj>
    <derivirana_varijabla naziv="DomainObject.Predmet.ProtustrankaFormatedOIB_1">  VOTIVI jednostavno društvo s ograničenom odgovornošću za usluge, OIB 24197143490</derivirana_varijabla>
  </DomainObject.Predmet.ProtustrankaFormatedOIB>
  <DomainObject.Predmet.ProtustrankaFormatedWithAdress>
    <izvorni_sadrzaj> VOTIVI jednostavno društvo s ograničenom odgovornošću za usluge, Remetinečki gaj 2 K, 10000 Zagreb</izvorni_sadrzaj>
    <derivirana_varijabla naziv="DomainObject.Predmet.ProtustrankaFormatedWithAdress_1"> VOTIVI jednostavno društvo s ograničenom odgovornošću za usluge, Remetinečki gaj 2 K, 10000 Zagreb</derivirana_varijabla>
  </DomainObject.Predmet.ProtustrankaFormatedWithAdress>
  <DomainObject.Predmet.ProtustrankaFormatedWithAdressOIB>
    <izvorni_sadrzaj> VOTIVI jednostavno društvo s ograničenom odgovornošću za usluge, OIB 24197143490, Remetinečki gaj 2 K, 10000 Zagreb</izvorni_sadrzaj>
    <derivirana_varijabla naziv="DomainObject.Predmet.ProtustrankaFormatedWithAdressOIB_1"> VOTIVI jednostavno društvo s ograničenom odgovornošću za usluge, OIB 24197143490, Remetinečki gaj 2 K, 10000 Zagreb</derivirana_varijabla>
  </DomainObject.Predmet.ProtustrankaFormatedWithAdressOIB>
  <DomainObject.Predmet.ProtustrankaWithAdress>
    <izvorni_sadrzaj>VOTIVI jednostavno društvo s ograničenom odgovornošću za usluge Remetinečki gaj 2 K, 10000 Zagreb</izvorni_sadrzaj>
    <derivirana_varijabla naziv="DomainObject.Predmet.ProtustrankaWithAdress_1">VOTIVI jednostavno društvo s ograničenom odgovornošću za usluge Remetinečki gaj 2 K, 10000 Zagreb</derivirana_varijabla>
  </DomainObject.Predmet.ProtustrankaWithAdress>
  <DomainObject.Predmet.ProtustrankaWithAdressOIB>
    <izvorni_sadrzaj>VOTIVI jednostavno društvo s ograničenom odgovornošću za usluge, OIB 24197143490, Remetinečki gaj 2 K, 10000 Zagreb</izvorni_sadrzaj>
    <derivirana_varijabla naziv="DomainObject.Predmet.ProtustrankaWithAdressOIB_1">VOTIVI jednostavno društvo s ograničenom odgovornošću za usluge, OIB 24197143490, Remetinečki gaj 2 K, 10000 Zagreb</derivirana_varijabla>
  </DomainObject.Predmet.ProtustrankaWithAdressOIB>
  <DomainObject.Predmet.ProtustrankaNazivFormated>
    <izvorni_sadrzaj>VOTIVI jednostavno društvo s ograničenom odgovornošću za usluge</izvorni_sadrzaj>
    <derivirana_varijabla naziv="DomainObject.Predmet.ProtustrankaNazivFormated_1">VOTIVI jednostavno društvo s ograničenom odgovornošću za usluge</derivirana_varijabla>
  </DomainObject.Predmet.ProtustrankaNazivFormated>
  <DomainObject.Predmet.ProtustrankaNazivFormatedOIB>
    <izvorni_sadrzaj>VOTIVI jednostavno društvo s ograničenom odgovornošću za usluge, OIB 24197143490</izvorni_sadrzaj>
    <derivirana_varijabla naziv="DomainObject.Predmet.ProtustrankaNazivFormatedOIB_1">VOTIVI jednostavno društvo s ograničenom odgovornošću za usluge, OIB 24197143490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VOTIVI jednostavno društvo s ograničenom odgovornošću za usluge</item>
    </izvorni_sadrzaj>
    <derivirana_varijabla naziv="DomainObject.Predmet.ProtuStrankaListFormated_1">
      <item>VOTIVI jednostavno društvo s ograničenom odgovornošću za usluge</item>
    </derivirana_varijabla>
  </DomainObject.Predmet.ProtuStrankaListFormated>
  <DomainObject.Predmet.ProtuStrankaListFormatedOIB>
    <izvorni_sadrzaj>
      <item>VOTIVI jednostavno društvo s ograničenom odgovornošću za usluge, OIB 24197143490</item>
    </izvorni_sadrzaj>
    <derivirana_varijabla naziv="DomainObject.Predmet.ProtuStrankaListFormatedOIB_1">
      <item>VOTIVI jednostavno društvo s ograničenom odgovornošću za usluge, OIB 24197143490</item>
    </derivirana_varijabla>
  </DomainObject.Predmet.ProtuStrankaListFormatedOIB>
  <DomainObject.Predmet.ProtuStrankaListFormatedWithAdress>
    <izvorni_sadrzaj>
      <item>VOTIVI jednostavno društvo s ograničenom odgovornošću za usluge, Remetinečki gaj 2 K, 10000 Zagreb</item>
    </izvorni_sadrzaj>
    <derivirana_varijabla naziv="DomainObject.Predmet.ProtuStrankaListFormatedWithAdress_1">
      <item>VOTIVI jednostavno društvo s ograničenom odgovornošću za usluge, Remetinečki gaj 2 K, 10000 Zagreb</item>
    </derivirana_varijabla>
  </DomainObject.Predmet.ProtuStrankaListFormatedWithAdress>
  <DomainObject.Predmet.ProtuStrankaListFormatedWithAdressOIB>
    <izvorni_sadrzaj>
      <item>VOTIVI jednostavno društvo s ograničenom odgovornošću za usluge, OIB 24197143490, Remetinečki gaj 2 K, 10000 Zagreb</item>
    </izvorni_sadrzaj>
    <derivirana_varijabla naziv="DomainObject.Predmet.ProtuStrankaListFormatedWithAdressOIB_1">
      <item>VOTIVI jednostavno društvo s ograničenom odgovornošću za usluge, OIB 24197143490, Remetinečki gaj 2 K, 10000 Zagreb</item>
    </derivirana_varijabla>
  </DomainObject.Predmet.ProtuStrankaListFormatedWithAdressOIB>
  <DomainObject.Predmet.ProtuStrankaListNazivFormated>
    <izvorni_sadrzaj>
      <item>VOTIVI jednostavno društvo s ograničenom odgovornošću za usluge</item>
    </izvorni_sadrzaj>
    <derivirana_varijabla naziv="DomainObject.Predmet.ProtuStrankaListNazivFormated_1">
      <item>VOTIVI jednostavno društvo s ograničenom odgovornošću za usluge</item>
    </derivirana_varijabla>
  </DomainObject.Predmet.ProtuStrankaListNazivFormated>
  <DomainObject.Predmet.ProtuStrankaListNazivFormatedOIB>
    <izvorni_sadrzaj>
      <item>VOTIVI jednostavno društvo s ograničenom odgovornošću za usluge, OIB 24197143490</item>
    </izvorni_sadrzaj>
    <derivirana_varijabla naziv="DomainObject.Predmet.ProtuStrankaListNazivFormatedOIB_1">
      <item>VOTIVI jednostavno društvo s ograničenom odgovornošću za usluge, OIB 24197143490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VOTIVI jednostavno društvo s ograničenom odgovornošću za usluge</izvorni_sadrzaj>
    <derivirana_varijabla naziv="DomainObject.Predmet.ProtustrankaIDrugi_1">VOTIVI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VOTIVI jednostavno društvo s ograničenom odgovornošću za usluge, OIB 24197143490, Remetinečki gaj 2 K, 10000 Zagreb</izvorni_sadrzaj>
    <derivirana_varijabla naziv="DomainObject.Predmet.ProtustrankaIDrugiAdressOIB_1">VOTIVI jednostavno društvo s ograničenom odgovornošću za usluge, OIB 24197143490, Remetinečki gaj 2 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VOTIVI jednostavno društvo s ograničenom odgovornošću za usluge</item>
      <item>Financijska agencija</item>
    </izvorni_sadrzaj>
    <derivirana_varijabla naziv="DomainObject.Predmet.SudioniciListNaziv_1">
      <item>VOTIVI jednostavno društvo s ograničenom odgovornošću za usluge</item>
      <item>Financijska agencija</item>
    </derivirana_varijabla>
  </DomainObject.Predmet.SudioniciListNaziv>
  <DomainObject.Predmet.SudioniciListAdressOIB>
    <izvorni_sadrzaj>
      <item>VOTIVI jednostavno društvo s ograničenom odgovornošću za usluge, OIB 24197143490, Remetinečki gaj 2 K,10000 Zagreb</item>
      <item>Financijska agencija, OIB 85821130368, TRG SVIBANJSKIH ŽRTAVA 1995. 1,10000 Zagreb</item>
    </izvorni_sadrzaj>
    <derivirana_varijabla naziv="DomainObject.Predmet.SudioniciListAdressOIB_1">
      <item>VOTIVI jednostavno društvo s ograničenom odgovornošću za usluge, OIB 24197143490, Remetinečki gaj 2 K,10000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24197143490</item>
      <item>, OIB 85821130368</item>
    </izvorni_sadrzaj>
    <derivirana_varijabla naziv="DomainObject.Predmet.SudioniciListNazivOIB_1">
      <item>, OIB 24197143490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861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